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F54D2" w14:textId="77777777" w:rsidR="00C76F53" w:rsidRDefault="00C76F53" w:rsidP="00C76F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CRANEWYS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fl.1426-1441)</w:t>
      </w:r>
    </w:p>
    <w:p w14:paraId="2FE5A92C" w14:textId="77777777" w:rsidR="00C76F53" w:rsidRDefault="00C76F53" w:rsidP="00C76F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Sacrist of the Abbey of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1897CF42" w14:textId="77777777" w:rsidR="00C76F53" w:rsidRDefault="00C76F53" w:rsidP="00C76F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F6E6E4" w14:textId="77777777" w:rsidR="00C76F53" w:rsidRDefault="00C76F53" w:rsidP="00C76F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0474BC" w14:textId="77777777" w:rsidR="00C76F53" w:rsidRDefault="00C76F53" w:rsidP="00C76F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Jul.1426</w:t>
      </w:r>
      <w:r>
        <w:rPr>
          <w:rFonts w:ascii="Times New Roman" w:hAnsi="Times New Roman" w:cs="Times New Roman"/>
          <w:sz w:val="24"/>
          <w:szCs w:val="24"/>
        </w:rPr>
        <w:tab/>
        <w:t>He became Sacrist.</w:t>
      </w:r>
    </w:p>
    <w:p w14:paraId="36FF1F76" w14:textId="77777777" w:rsidR="00C76F53" w:rsidRDefault="00C76F53" w:rsidP="00C76F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7466B4D0" w14:textId="77777777" w:rsidR="00C76F53" w:rsidRDefault="00C76F53" w:rsidP="00C76F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</w:t>
      </w:r>
    </w:p>
    <w:p w14:paraId="233387E6" w14:textId="77777777" w:rsidR="00C76F53" w:rsidRDefault="00C76F53" w:rsidP="00C76F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Centuries” Robert A. Wood.  Ph.D. Thesis, Royal Holloway, University</w:t>
      </w:r>
    </w:p>
    <w:p w14:paraId="0AF1519C" w14:textId="77777777" w:rsidR="00C76F53" w:rsidRDefault="00C76F53" w:rsidP="00C76F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London, 2012, p.41)</w:t>
      </w:r>
    </w:p>
    <w:p w14:paraId="66D472FC" w14:textId="77777777" w:rsidR="00C76F53" w:rsidRDefault="00C76F53" w:rsidP="00C76F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>May1441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He left office.    (ibid.)</w:t>
      </w:r>
    </w:p>
    <w:p w14:paraId="7F4C18EA" w14:textId="77777777" w:rsidR="00C76F53" w:rsidRDefault="00C76F53" w:rsidP="00C76F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64D460" w14:textId="77777777" w:rsidR="00C76F53" w:rsidRDefault="00C76F53" w:rsidP="00C76F5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343B05" w14:textId="77777777" w:rsidR="00C76F53" w:rsidRDefault="00C76F53" w:rsidP="00C76F5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2021</w:t>
      </w:r>
    </w:p>
    <w:p w14:paraId="2FBDC0C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A0DD30" w14:textId="77777777" w:rsidR="00C76F53" w:rsidRDefault="00C76F53" w:rsidP="009139A6">
      <w:r>
        <w:separator/>
      </w:r>
    </w:p>
  </w:endnote>
  <w:endnote w:type="continuationSeparator" w:id="0">
    <w:p w14:paraId="4E989D1A" w14:textId="77777777" w:rsidR="00C76F53" w:rsidRDefault="00C76F5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CB97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9DE6B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A03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9A8172" w14:textId="77777777" w:rsidR="00C76F53" w:rsidRDefault="00C76F53" w:rsidP="009139A6">
      <w:r>
        <w:separator/>
      </w:r>
    </w:p>
  </w:footnote>
  <w:footnote w:type="continuationSeparator" w:id="0">
    <w:p w14:paraId="6F766AE9" w14:textId="77777777" w:rsidR="00C76F53" w:rsidRDefault="00C76F5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D7E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F6EA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3F5A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F53"/>
    <w:rsid w:val="000666E0"/>
    <w:rsid w:val="002510B7"/>
    <w:rsid w:val="005C130B"/>
    <w:rsid w:val="00826F5C"/>
    <w:rsid w:val="009139A6"/>
    <w:rsid w:val="009448BB"/>
    <w:rsid w:val="00A3176C"/>
    <w:rsid w:val="00BA00AB"/>
    <w:rsid w:val="00C76F53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8257B"/>
  <w15:chartTrackingRefBased/>
  <w15:docId w15:val="{553549AD-0366-45B6-8906-64A01F8BD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61</Words>
  <Characters>350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2021-04-12T20:23:00Z</dcterms:created>
  <dcterms:modified xsi:type="dcterms:W3CDTF">2021-04-12T20:23:00Z</dcterms:modified>
</cp:coreProperties>
</file>